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CA5" w:rsidRDefault="003C5CA5" w:rsidP="003C5C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3C5CA5" w:rsidRDefault="003C5CA5" w:rsidP="003C5C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5CA5" w:rsidRDefault="003C5CA5" w:rsidP="003C5C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5CA5" w:rsidRDefault="003C5CA5" w:rsidP="003C5C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Alford, Lincolnshire,</w:t>
      </w:r>
    </w:p>
    <w:p w:rsidR="003C5CA5" w:rsidRDefault="003C5CA5" w:rsidP="003C5C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Thomas Griffith(q.v.).</w:t>
      </w:r>
    </w:p>
    <w:p w:rsidR="003C5CA5" w:rsidRDefault="003C5CA5" w:rsidP="003C5C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24-195)</w:t>
      </w:r>
    </w:p>
    <w:p w:rsidR="003C5CA5" w:rsidRDefault="003C5CA5" w:rsidP="003C5C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5CA5" w:rsidRDefault="003C5CA5" w:rsidP="003C5C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3C5CA5" w:rsidRDefault="003C5CA5" w:rsidP="003C5C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  <w:bookmarkStart w:id="0" w:name="_GoBack"/>
      <w:bookmarkEnd w:id="0"/>
    </w:p>
    <w:sectPr w:rsidR="006B2F86" w:rsidRPr="003C5C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CA5" w:rsidRDefault="003C5CA5" w:rsidP="00E71FC3">
      <w:pPr>
        <w:spacing w:after="0" w:line="240" w:lineRule="auto"/>
      </w:pPr>
      <w:r>
        <w:separator/>
      </w:r>
    </w:p>
  </w:endnote>
  <w:endnote w:type="continuationSeparator" w:id="0">
    <w:p w:rsidR="003C5CA5" w:rsidRDefault="003C5C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CA5" w:rsidRDefault="003C5CA5" w:rsidP="00E71FC3">
      <w:pPr>
        <w:spacing w:after="0" w:line="240" w:lineRule="auto"/>
      </w:pPr>
      <w:r>
        <w:separator/>
      </w:r>
    </w:p>
  </w:footnote>
  <w:footnote w:type="continuationSeparator" w:id="0">
    <w:p w:rsidR="003C5CA5" w:rsidRDefault="003C5C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CA5"/>
    <w:rsid w:val="003C5CA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37D66"/>
  <w15:chartTrackingRefBased/>
  <w15:docId w15:val="{4B396277-DB44-4522-9A56-904EFCAE1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0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2016-05-13T20:13:00Z</dcterms:created>
  <dcterms:modified xsi:type="dcterms:W3CDTF">2016-05-13T20:14:00Z</dcterms:modified>
</cp:coreProperties>
</file>